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5C2BB0B" w14:textId="1FECDD86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43446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45855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5C2BB0B" w14:textId="1FECDD86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43446">
                                <w:rPr>
                                  <w:rStyle w:val="Style2"/>
                                </w:rPr>
                                <w:t>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45855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2B6E3340" w:rsidR="0037246F" w:rsidRDefault="009D1F8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3DB0E775" w:rsidR="0037246F" w:rsidRDefault="009D1F8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46AC38BD" w:rsidR="0037246F" w:rsidRDefault="009D1F8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58097E34" w:rsidR="0037246F" w:rsidRDefault="009D1F8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521FDD00" w14:textId="77777777" w:rsidTr="00A24343">
        <w:trPr>
          <w:trHeight w:val="477"/>
          <w:jc w:val="center"/>
        </w:trPr>
        <w:tc>
          <w:tcPr>
            <w:tcW w:w="849" w:type="dxa"/>
          </w:tcPr>
          <w:p w14:paraId="23187F34" w14:textId="7F3B7F08" w:rsidR="009D1F89" w:rsidRDefault="009D1F8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584" w:type="dxa"/>
          </w:tcPr>
          <w:p w14:paraId="7DD4A8E5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26047D2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B037C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599E9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22709D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EB21D6E" w14:textId="77777777" w:rsidR="009D1F89" w:rsidRDefault="009D1F89" w:rsidP="00BB657B">
            <w:pPr>
              <w:spacing w:after="0" w:line="240" w:lineRule="auto"/>
            </w:pPr>
          </w:p>
        </w:tc>
      </w:tr>
      <w:tr w:rsidR="009D1F89" w14:paraId="7BC50949" w14:textId="77777777" w:rsidTr="00A24343">
        <w:trPr>
          <w:trHeight w:val="477"/>
          <w:jc w:val="center"/>
        </w:trPr>
        <w:tc>
          <w:tcPr>
            <w:tcW w:w="849" w:type="dxa"/>
          </w:tcPr>
          <w:p w14:paraId="78E3CC97" w14:textId="2885568F" w:rsidR="009D1F89" w:rsidRDefault="009D1F8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584" w:type="dxa"/>
          </w:tcPr>
          <w:p w14:paraId="562CA8C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A542D3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A577D0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6484E1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4A97EF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8B390C0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1E568125" w:rsidR="0037246F" w:rsidRDefault="009D1F8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16AAA4E9" w14:textId="77777777" w:rsidTr="00A24343">
        <w:trPr>
          <w:trHeight w:val="477"/>
          <w:jc w:val="center"/>
        </w:trPr>
        <w:tc>
          <w:tcPr>
            <w:tcW w:w="849" w:type="dxa"/>
          </w:tcPr>
          <w:p w14:paraId="6510944F" w14:textId="2B853532" w:rsidR="009D1F89" w:rsidRDefault="009D1F8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584" w:type="dxa"/>
          </w:tcPr>
          <w:p w14:paraId="481681B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7B8D0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DEBBFB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3DE75F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610A4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D5304C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19427" w14:textId="77777777" w:rsidR="003D0517" w:rsidRDefault="003D0517" w:rsidP="001007E7">
      <w:pPr>
        <w:spacing w:after="0" w:line="240" w:lineRule="auto"/>
      </w:pPr>
      <w:r>
        <w:separator/>
      </w:r>
    </w:p>
  </w:endnote>
  <w:endnote w:type="continuationSeparator" w:id="0">
    <w:p w14:paraId="663F76E5" w14:textId="77777777" w:rsidR="003D0517" w:rsidRDefault="003D051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E2E5A" w14:textId="77777777" w:rsidR="003D0517" w:rsidRDefault="003D0517" w:rsidP="001007E7">
      <w:pPr>
        <w:spacing w:after="0" w:line="240" w:lineRule="auto"/>
      </w:pPr>
      <w:r>
        <w:separator/>
      </w:r>
    </w:p>
  </w:footnote>
  <w:footnote w:type="continuationSeparator" w:id="0">
    <w:p w14:paraId="2C21D5A1" w14:textId="77777777" w:rsidR="003D0517" w:rsidRDefault="003D0517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15EFA"/>
    <w:rsid w:val="00123B8D"/>
    <w:rsid w:val="00145855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61C5D"/>
    <w:rsid w:val="0037246F"/>
    <w:rsid w:val="003A4539"/>
    <w:rsid w:val="003B29C3"/>
    <w:rsid w:val="003B38E0"/>
    <w:rsid w:val="003D0517"/>
    <w:rsid w:val="00403697"/>
    <w:rsid w:val="0042490F"/>
    <w:rsid w:val="0043794A"/>
    <w:rsid w:val="00466B9C"/>
    <w:rsid w:val="004767CC"/>
    <w:rsid w:val="0049643D"/>
    <w:rsid w:val="004C4743"/>
    <w:rsid w:val="004E4F9F"/>
    <w:rsid w:val="00535962"/>
    <w:rsid w:val="00550CED"/>
    <w:rsid w:val="005B442B"/>
    <w:rsid w:val="005D0D63"/>
    <w:rsid w:val="00611A07"/>
    <w:rsid w:val="0062592A"/>
    <w:rsid w:val="006506D0"/>
    <w:rsid w:val="00651E48"/>
    <w:rsid w:val="006709BC"/>
    <w:rsid w:val="006F0863"/>
    <w:rsid w:val="00713ACF"/>
    <w:rsid w:val="00735D7B"/>
    <w:rsid w:val="00780880"/>
    <w:rsid w:val="007B4164"/>
    <w:rsid w:val="007B6F6F"/>
    <w:rsid w:val="00810515"/>
    <w:rsid w:val="0082255C"/>
    <w:rsid w:val="0083342F"/>
    <w:rsid w:val="00843446"/>
    <w:rsid w:val="00854B4F"/>
    <w:rsid w:val="00867D18"/>
    <w:rsid w:val="008764E2"/>
    <w:rsid w:val="008B3AE5"/>
    <w:rsid w:val="008D1576"/>
    <w:rsid w:val="008F5E51"/>
    <w:rsid w:val="009002B4"/>
    <w:rsid w:val="00957FDA"/>
    <w:rsid w:val="00963E1B"/>
    <w:rsid w:val="009773D3"/>
    <w:rsid w:val="009A2AEC"/>
    <w:rsid w:val="009B0931"/>
    <w:rsid w:val="009C2D45"/>
    <w:rsid w:val="009D1F89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156A4"/>
    <w:rsid w:val="00C44620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75A3C"/>
    <w:rsid w:val="00E96D05"/>
    <w:rsid w:val="00EA7406"/>
    <w:rsid w:val="00EB128A"/>
    <w:rsid w:val="00EC1AB4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20</cp:revision>
  <cp:lastPrinted>2011-03-04T18:27:00Z</cp:lastPrinted>
  <dcterms:created xsi:type="dcterms:W3CDTF">2023-05-24T15:05:00Z</dcterms:created>
  <dcterms:modified xsi:type="dcterms:W3CDTF">2024-09-27T01:26:00Z</dcterms:modified>
</cp:coreProperties>
</file>